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13230" w14:textId="71171D82" w:rsidR="006B2F86" w:rsidRDefault="00A05989" w:rsidP="00E71FC3">
      <w:pPr>
        <w:pStyle w:val="NoSpacing"/>
      </w:pPr>
      <w:r>
        <w:rPr>
          <w:u w:val="single"/>
        </w:rPr>
        <w:t>Thomas FORTHAM</w:t>
      </w:r>
      <w:r>
        <w:t xml:space="preserve">  </w:t>
      </w:r>
      <w:proofErr w:type="gramStart"/>
      <w:r>
        <w:t xml:space="preserve">   (</w:t>
      </w:r>
      <w:proofErr w:type="gramEnd"/>
      <w:r>
        <w:t>fl.1442)</w:t>
      </w:r>
    </w:p>
    <w:p w14:paraId="1ED3E855" w14:textId="4284D221" w:rsidR="00A05989" w:rsidRDefault="00A05989" w:rsidP="00E71FC3">
      <w:pPr>
        <w:pStyle w:val="NoSpacing"/>
      </w:pPr>
    </w:p>
    <w:p w14:paraId="7C7E203D" w14:textId="0DA7C5B7" w:rsidR="00A05989" w:rsidRDefault="00A05989" w:rsidP="00E71FC3">
      <w:pPr>
        <w:pStyle w:val="NoSpacing"/>
      </w:pPr>
    </w:p>
    <w:p w14:paraId="7858B333" w14:textId="362E7BA4" w:rsidR="00A05989" w:rsidRDefault="00A05989" w:rsidP="00E71FC3">
      <w:pPr>
        <w:pStyle w:val="NoSpacing"/>
      </w:pPr>
      <w:r>
        <w:t xml:space="preserve">Son of John </w:t>
      </w:r>
      <w:proofErr w:type="spellStart"/>
      <w:r>
        <w:t>Fortham</w:t>
      </w:r>
      <w:proofErr w:type="spellEnd"/>
      <w:r>
        <w:t xml:space="preserve"> of </w:t>
      </w:r>
      <w:proofErr w:type="spellStart"/>
      <w:r>
        <w:t>Kirtling</w:t>
      </w:r>
      <w:proofErr w:type="spellEnd"/>
      <w:r>
        <w:t>, Suffolk(q.v.), and his wife, Florence(q.v.).</w:t>
      </w:r>
    </w:p>
    <w:p w14:paraId="304A02CB" w14:textId="57EACAA0" w:rsidR="00A05989" w:rsidRDefault="00A05989" w:rsidP="00E71FC3">
      <w:pPr>
        <w:pStyle w:val="NoSpacing"/>
      </w:pPr>
      <w:r>
        <w:t>(“Sudbury Wills” vol.1 p.75)</w:t>
      </w:r>
    </w:p>
    <w:p w14:paraId="656C3B82" w14:textId="0433CCD6" w:rsidR="00A05989" w:rsidRDefault="00A05989" w:rsidP="00E71FC3">
      <w:pPr>
        <w:pStyle w:val="NoSpacing"/>
      </w:pPr>
    </w:p>
    <w:p w14:paraId="5245E2B7" w14:textId="5E17706D" w:rsidR="00A05989" w:rsidRDefault="00A05989" w:rsidP="00E71FC3">
      <w:pPr>
        <w:pStyle w:val="NoSpacing"/>
      </w:pPr>
    </w:p>
    <w:p w14:paraId="4440FFA8" w14:textId="2BF095C4" w:rsidR="00A05989" w:rsidRDefault="00A05989" w:rsidP="00E71FC3">
      <w:pPr>
        <w:pStyle w:val="NoSpacing"/>
      </w:pPr>
      <w:r>
        <w:t>10 Jan.1442</w:t>
      </w:r>
      <w:r>
        <w:tab/>
        <w:t xml:space="preserve">His father bequeathed him the remainder of his tenement in </w:t>
      </w:r>
      <w:proofErr w:type="spellStart"/>
      <w:r>
        <w:t>Kirtling</w:t>
      </w:r>
      <w:proofErr w:type="spellEnd"/>
      <w:r>
        <w:t>,</w:t>
      </w:r>
    </w:p>
    <w:p w14:paraId="47AE4031" w14:textId="6FC20DF6" w:rsidR="00A05989" w:rsidRDefault="00A05989" w:rsidP="00A05989">
      <w:pPr>
        <w:pStyle w:val="NoSpacing"/>
      </w:pPr>
      <w:r>
        <w:tab/>
      </w:r>
      <w:r>
        <w:tab/>
        <w:t>following the death of his mother.   (ibid.)</w:t>
      </w:r>
    </w:p>
    <w:p w14:paraId="029E7FA5" w14:textId="1593985D" w:rsidR="00A05989" w:rsidRDefault="00A05989" w:rsidP="00A05989">
      <w:pPr>
        <w:pStyle w:val="NoSpacing"/>
      </w:pPr>
    </w:p>
    <w:p w14:paraId="5A48DCD6" w14:textId="384CDF4D" w:rsidR="00A05989" w:rsidRDefault="00A05989" w:rsidP="00A05989">
      <w:pPr>
        <w:pStyle w:val="NoSpacing"/>
      </w:pPr>
    </w:p>
    <w:p w14:paraId="781F537A" w14:textId="03F26F4C" w:rsidR="00A05989" w:rsidRPr="00A05989" w:rsidRDefault="00A05989" w:rsidP="00A05989">
      <w:pPr>
        <w:pStyle w:val="NoSpacing"/>
      </w:pPr>
      <w:r>
        <w:t>13 March 2018</w:t>
      </w:r>
      <w:bookmarkStart w:id="0" w:name="_GoBack"/>
      <w:bookmarkEnd w:id="0"/>
    </w:p>
    <w:sectPr w:rsidR="00A05989" w:rsidRPr="00A059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3ABED" w14:textId="77777777" w:rsidR="00A05989" w:rsidRDefault="00A05989" w:rsidP="00E71FC3">
      <w:pPr>
        <w:spacing w:after="0" w:line="240" w:lineRule="auto"/>
      </w:pPr>
      <w:r>
        <w:separator/>
      </w:r>
    </w:p>
  </w:endnote>
  <w:endnote w:type="continuationSeparator" w:id="0">
    <w:p w14:paraId="5AA8C22E" w14:textId="77777777" w:rsidR="00A05989" w:rsidRDefault="00A059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9E7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7BA1B" w14:textId="77777777" w:rsidR="00A05989" w:rsidRDefault="00A05989" w:rsidP="00E71FC3">
      <w:pPr>
        <w:spacing w:after="0" w:line="240" w:lineRule="auto"/>
      </w:pPr>
      <w:r>
        <w:separator/>
      </w:r>
    </w:p>
  </w:footnote>
  <w:footnote w:type="continuationSeparator" w:id="0">
    <w:p w14:paraId="1290652A" w14:textId="77777777" w:rsidR="00A05989" w:rsidRDefault="00A059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989"/>
    <w:rsid w:val="001A7C09"/>
    <w:rsid w:val="00577BD5"/>
    <w:rsid w:val="00656CBA"/>
    <w:rsid w:val="006A1F77"/>
    <w:rsid w:val="00733BE7"/>
    <w:rsid w:val="00A0598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CEA2A"/>
  <w15:chartTrackingRefBased/>
  <w15:docId w15:val="{B5F56174-285A-4773-8C5B-A062A3A5E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2018-03-13T22:22:00Z</dcterms:created>
  <dcterms:modified xsi:type="dcterms:W3CDTF">2018-03-13T22:27:00Z</dcterms:modified>
</cp:coreProperties>
</file>